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051488">
        <w:rPr>
          <w:b/>
          <w:noProof/>
          <w:sz w:val="24"/>
        </w:rPr>
        <w:t>11</w:t>
      </w:r>
      <w:r w:rsidR="00593599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601ACB">
        <w:rPr>
          <w:b/>
          <w:i/>
          <w:noProof/>
          <w:sz w:val="28"/>
        </w:rPr>
        <w:t>8</w:t>
      </w:r>
      <w:r w:rsidR="00990895">
        <w:rPr>
          <w:b/>
          <w:i/>
          <w:noProof/>
          <w:sz w:val="28"/>
        </w:rPr>
        <w:t>8244</w:t>
      </w:r>
    </w:p>
    <w:p w:rsidR="001E41F3" w:rsidRDefault="0059359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West Palm Beach (FL), USA, 26-30 november </w:t>
      </w:r>
      <w:r w:rsidR="00F4010C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BA51EC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92CE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908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92C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2C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CED" w:rsidP="00592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source of stored status in 6.3.4.3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92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92CED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  <w:lang w:val="de-DE"/>
              </w:rPr>
              <w:t>enhMCPTT-CT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2018-11-26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592CE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92CED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2 in sending the SIP NOTIFY request in subclause 6.3.4.3 incorrectly indicates that the source of stored status is the non-controlling MCPTT function, as it is the non-controlling function that is storing the status information. The status information will have been stored from SIP NOTIFY requests from the controlling MCPTT function.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92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2 is modified to change the source of the conference status information from the </w:t>
            </w:r>
            <w:r w:rsidRPr="00336D95">
              <w:rPr>
                <w:lang w:val="en-US"/>
              </w:rPr>
              <w:t>"</w:t>
            </w:r>
            <w:r>
              <w:rPr>
                <w:lang w:val="en-US"/>
              </w:rPr>
              <w:t>non-controlling</w:t>
            </w:r>
            <w:r w:rsidRPr="00336D95">
              <w:rPr>
                <w:lang w:val="en-US"/>
              </w:rPr>
              <w:t>"</w:t>
            </w:r>
            <w:r>
              <w:rPr>
                <w:lang w:val="en-US"/>
              </w:rPr>
              <w:t xml:space="preserve"> function to the </w:t>
            </w:r>
            <w:r w:rsidRPr="00336D95">
              <w:rPr>
                <w:lang w:val="en-US"/>
              </w:rPr>
              <w:t>"</w:t>
            </w:r>
            <w:r>
              <w:rPr>
                <w:lang w:val="en-US"/>
              </w:rPr>
              <w:t>controlling</w:t>
            </w:r>
            <w:r w:rsidRPr="00336D95">
              <w:rPr>
                <w:lang w:val="en-US"/>
              </w:rPr>
              <w:t>"</w:t>
            </w:r>
            <w:r>
              <w:rPr>
                <w:lang w:val="en-US"/>
              </w:rPr>
              <w:t xml:space="preserve"> function.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Possibly incorrect implementations where the conference status from the controlling function is not included in the SIP NOTIFY request sent from this procedure.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592CED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592CED" w:rsidRPr="0073469F" w:rsidRDefault="00592CED" w:rsidP="00592CED">
      <w:pPr>
        <w:pStyle w:val="Heading4"/>
        <w:rPr>
          <w:noProof/>
        </w:rPr>
      </w:pPr>
      <w:bookmarkStart w:id="3" w:name="_Toc525229198"/>
      <w:r w:rsidRPr="0073469F">
        <w:rPr>
          <w:noProof/>
        </w:rPr>
        <w:t>6.3.</w:t>
      </w:r>
      <w:r w:rsidRPr="00336D95">
        <w:rPr>
          <w:noProof/>
          <w:lang w:val="en-US"/>
        </w:rPr>
        <w:t>4</w:t>
      </w:r>
      <w:r w:rsidRPr="0073469F">
        <w:rPr>
          <w:noProof/>
        </w:rPr>
        <w:t>.</w:t>
      </w:r>
      <w:r>
        <w:rPr>
          <w:noProof/>
          <w:lang w:eastAsia="ko-KR"/>
        </w:rPr>
        <w:t>3</w:t>
      </w:r>
      <w:r w:rsidRPr="0073469F">
        <w:rPr>
          <w:noProof/>
        </w:rPr>
        <w:tab/>
      </w:r>
      <w:r>
        <w:rPr>
          <w:rFonts w:hint="eastAsia"/>
          <w:noProof/>
          <w:lang w:eastAsia="ko-KR"/>
        </w:rPr>
        <w:t>Generating a SIP NOTIFY request</w:t>
      </w:r>
      <w:bookmarkEnd w:id="3"/>
    </w:p>
    <w:p w:rsidR="00592CED" w:rsidRDefault="00592CED" w:rsidP="00592CED">
      <w:pPr>
        <w:rPr>
          <w:lang w:val="en-US" w:eastAsia="ko-KR"/>
        </w:rPr>
      </w:pP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non-</w:t>
      </w:r>
      <w:r>
        <w:rPr>
          <w:rFonts w:hint="eastAsia"/>
          <w:lang w:eastAsia="ko-KR"/>
        </w:rPr>
        <w:t>controlling MCPTT function shall generate a SIP NOTIFY request according to 3GPP TS 24.229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 xml:space="preserve">[4] with the </w:t>
      </w:r>
      <w:r>
        <w:rPr>
          <w:lang w:val="en-US" w:eastAsia="ko-KR"/>
        </w:rPr>
        <w:t>clarification</w:t>
      </w:r>
      <w:r>
        <w:rPr>
          <w:rFonts w:hint="eastAsia"/>
          <w:lang w:val="en-US" w:eastAsia="ko-KR"/>
        </w:rPr>
        <w:t xml:space="preserve"> in this subclause.</w:t>
      </w:r>
    </w:p>
    <w:p w:rsidR="00592CED" w:rsidRDefault="00592CED" w:rsidP="00592CED">
      <w:pPr>
        <w:rPr>
          <w:lang w:eastAsia="ko-KR"/>
        </w:rPr>
      </w:pPr>
      <w:r>
        <w:rPr>
          <w:rFonts w:hint="eastAsia"/>
          <w:lang w:eastAsia="ko-KR"/>
        </w:rPr>
        <w:t xml:space="preserve">In the SIP NOTIFY request, the </w:t>
      </w:r>
      <w:r>
        <w:rPr>
          <w:lang w:eastAsia="ko-KR"/>
        </w:rPr>
        <w:t>non-</w:t>
      </w:r>
      <w:r>
        <w:rPr>
          <w:rFonts w:hint="eastAsia"/>
          <w:lang w:eastAsia="ko-KR"/>
        </w:rPr>
        <w:t>controlling MCPTT function:</w:t>
      </w:r>
    </w:p>
    <w:p w:rsidR="00592CED" w:rsidRDefault="00592CED" w:rsidP="00592CED">
      <w:pPr>
        <w:pStyle w:val="B1"/>
      </w:pPr>
      <w:r>
        <w:t>1)</w:t>
      </w:r>
      <w:r>
        <w:tab/>
      </w:r>
      <w:r w:rsidRPr="00436CF9">
        <w:rPr>
          <w:rFonts w:hint="eastAsia"/>
        </w:rPr>
        <w:t xml:space="preserve">shall set the P-Asserted-Identity </w:t>
      </w:r>
      <w:r>
        <w:t xml:space="preserve">header field </w:t>
      </w:r>
      <w:r w:rsidRPr="00436CF9">
        <w:rPr>
          <w:rFonts w:hint="eastAsia"/>
        </w:rPr>
        <w:t xml:space="preserve">to the public service identity of the </w:t>
      </w:r>
      <w:r>
        <w:t>non-</w:t>
      </w:r>
      <w:r w:rsidRPr="00436CF9">
        <w:rPr>
          <w:rFonts w:hint="eastAsia"/>
        </w:rPr>
        <w:t>controlling MCPTT function;</w:t>
      </w:r>
    </w:p>
    <w:p w:rsidR="00592CED" w:rsidRPr="00436CF9" w:rsidRDefault="00592CED" w:rsidP="00592CED">
      <w:pPr>
        <w:pStyle w:val="B1"/>
      </w:pPr>
      <w:r>
        <w:t>2)</w:t>
      </w:r>
      <w:r>
        <w:tab/>
      </w:r>
      <w:r w:rsidRPr="00436CF9">
        <w:rPr>
          <w:rFonts w:hint="eastAsia"/>
        </w:rPr>
        <w:t xml:space="preserve">shall include an Event header field set to the </w:t>
      </w:r>
      <w:r w:rsidRPr="00336D95">
        <w:rPr>
          <w:lang w:val="en-US"/>
        </w:rPr>
        <w:t>"</w:t>
      </w:r>
      <w:r w:rsidRPr="00436CF9">
        <w:rPr>
          <w:rFonts w:hint="eastAsia"/>
        </w:rPr>
        <w:t>conference</w:t>
      </w:r>
      <w:r w:rsidRPr="00336D95">
        <w:rPr>
          <w:lang w:val="en-US"/>
        </w:rPr>
        <w:t>"</w:t>
      </w:r>
      <w:r w:rsidRPr="00436CF9">
        <w:rPr>
          <w:rFonts w:hint="eastAsia"/>
        </w:rPr>
        <w:t xml:space="preserve"> event package;</w:t>
      </w:r>
    </w:p>
    <w:p w:rsidR="00592CED" w:rsidRPr="00436CF9" w:rsidRDefault="00592CED" w:rsidP="00592CED">
      <w:pPr>
        <w:pStyle w:val="B1"/>
      </w:pPr>
      <w:r>
        <w:t>3)</w:t>
      </w:r>
      <w:r>
        <w:tab/>
      </w:r>
      <w:r w:rsidRPr="00436CF9">
        <w:rPr>
          <w:rFonts w:hint="eastAsia"/>
        </w:rPr>
        <w:t xml:space="preserve">shall include </w:t>
      </w:r>
      <w:r w:rsidRPr="00436CF9">
        <w:t xml:space="preserve">an Expires header field set to </w:t>
      </w:r>
      <w:r w:rsidRPr="00436CF9">
        <w:rPr>
          <w:rFonts w:hint="eastAsia"/>
        </w:rPr>
        <w:t>3</w:t>
      </w:r>
      <w:r w:rsidRPr="00436CF9">
        <w:t xml:space="preserve">600 seconds </w:t>
      </w:r>
      <w:r w:rsidRPr="00436CF9">
        <w:rPr>
          <w:rFonts w:eastAsia="SimSun"/>
        </w:rPr>
        <w:t>according to IETF RFC </w:t>
      </w:r>
      <w:r w:rsidRPr="00436CF9">
        <w:rPr>
          <w:rFonts w:hint="eastAsia"/>
        </w:rPr>
        <w:t>4575</w:t>
      </w:r>
      <w:r w:rsidRPr="00436CF9">
        <w:rPr>
          <w:rFonts w:eastAsia="SimSun"/>
        </w:rPr>
        <w:t> [3</w:t>
      </w:r>
      <w:r w:rsidRPr="00436CF9">
        <w:rPr>
          <w:rFonts w:hint="eastAsia"/>
        </w:rPr>
        <w:t>0</w:t>
      </w:r>
      <w:r w:rsidRPr="00436CF9">
        <w:rPr>
          <w:rFonts w:eastAsia="SimSun"/>
        </w:rPr>
        <w:t xml:space="preserve">], </w:t>
      </w:r>
      <w:r w:rsidRPr="00436CF9">
        <w:t xml:space="preserve">as </w:t>
      </w:r>
      <w:r w:rsidRPr="00436CF9">
        <w:rPr>
          <w:rFonts w:hint="eastAsia"/>
        </w:rPr>
        <w:t>default value;</w:t>
      </w:r>
    </w:p>
    <w:p w:rsidR="00592CED" w:rsidRPr="00436CF9" w:rsidRDefault="00592CED" w:rsidP="00592CED">
      <w:pPr>
        <w:pStyle w:val="B1"/>
      </w:pPr>
      <w:r>
        <w:t>4)</w:t>
      </w:r>
      <w:r>
        <w:tab/>
      </w:r>
      <w:r w:rsidRPr="00436CF9">
        <w:rPr>
          <w:rFonts w:hint="eastAsia"/>
        </w:rPr>
        <w:t>shall include the ICSI value</w:t>
      </w:r>
      <w:r w:rsidRPr="00436CF9">
        <w:t xml:space="preserve"> "urn:urn-7:3gpp-service.ims.icsi.mcptt" (coded as specified in 3GPP TS 24.229 [4]), in a P-Preferred-Service header field according to IETF </w:t>
      </w:r>
      <w:r w:rsidRPr="00436CF9">
        <w:rPr>
          <w:rFonts w:eastAsia="MS Mincho"/>
        </w:rPr>
        <w:t>RFC 6050 [9]</w:t>
      </w:r>
      <w:r w:rsidRPr="00436CF9">
        <w:rPr>
          <w:rFonts w:hint="eastAsia"/>
        </w:rPr>
        <w:t>; and</w:t>
      </w:r>
    </w:p>
    <w:p w:rsidR="00592CED" w:rsidRDefault="00592CED" w:rsidP="00592CED">
      <w:pPr>
        <w:pStyle w:val="B1"/>
      </w:pPr>
      <w:r>
        <w:t>5)</w:t>
      </w:r>
      <w:r>
        <w:tab/>
      </w:r>
      <w:r w:rsidRPr="00436CF9">
        <w:rPr>
          <w:rFonts w:hint="eastAsia"/>
        </w:rPr>
        <w:t xml:space="preserve">shall include an </w:t>
      </w:r>
      <w:r w:rsidRPr="00436CF9">
        <w:t>application/vnd.3gpp.mcptt-info</w:t>
      </w:r>
      <w:r>
        <w:t>+xml</w:t>
      </w:r>
      <w:r w:rsidRPr="00436CF9">
        <w:t xml:space="preserve"> MIME body with the &lt;mcpttinfo&gt; element containing the &lt;mcptt-Params&gt; element with</w:t>
      </w:r>
      <w:r>
        <w:t>:</w:t>
      </w:r>
    </w:p>
    <w:p w:rsidR="00592CED" w:rsidRDefault="00592CED" w:rsidP="00592CED">
      <w:pPr>
        <w:pStyle w:val="B2"/>
      </w:pPr>
      <w:r>
        <w:t>a)</w:t>
      </w:r>
      <w:r>
        <w:tab/>
        <w:t xml:space="preserve">the </w:t>
      </w:r>
      <w:r w:rsidRPr="00336D95">
        <w:rPr>
          <w:lang w:val="en-US" w:eastAsia="ko-KR"/>
        </w:rPr>
        <w:t>&lt;</w:t>
      </w:r>
      <w:r>
        <w:t>mcptt-calling-group-id&gt;</w:t>
      </w:r>
      <w:r w:rsidRPr="00AC771D">
        <w:t xml:space="preserve"> </w:t>
      </w:r>
      <w:r>
        <w:t>set to the value of the constituent MCPTT group ID;</w:t>
      </w:r>
    </w:p>
    <w:p w:rsidR="00592CED" w:rsidRDefault="00592CED" w:rsidP="00592CED">
      <w:pPr>
        <w:pStyle w:val="B2"/>
      </w:pPr>
      <w:r>
        <w:t>b)</w:t>
      </w:r>
      <w:r>
        <w:tab/>
        <w:t xml:space="preserve">if the target is a MCPTT user, </w:t>
      </w:r>
      <w:r w:rsidRPr="00436CF9">
        <w:rPr>
          <w:rFonts w:hint="eastAsia"/>
        </w:rPr>
        <w:t xml:space="preserve">the value of </w:t>
      </w:r>
      <w:r w:rsidRPr="00436CF9">
        <w:t>&lt;</w:t>
      </w:r>
      <w:r w:rsidRPr="00436CF9">
        <w:rPr>
          <w:rFonts w:hint="eastAsia"/>
        </w:rPr>
        <w:t>mcptt-</w:t>
      </w:r>
      <w:r>
        <w:rPr>
          <w:rFonts w:hint="eastAsia"/>
        </w:rPr>
        <w:t>request-uri&gt;</w:t>
      </w:r>
      <w:r>
        <w:t xml:space="preserve"> element set to the </w:t>
      </w:r>
      <w:r w:rsidRPr="00436CF9">
        <w:rPr>
          <w:rFonts w:hint="eastAsia"/>
        </w:rPr>
        <w:t xml:space="preserve">MCPTT ID of the </w:t>
      </w:r>
      <w:r w:rsidRPr="00436CF9">
        <w:t>targeted</w:t>
      </w:r>
      <w:r w:rsidRPr="00436CF9">
        <w:rPr>
          <w:rFonts w:hint="eastAsia"/>
        </w:rPr>
        <w:t xml:space="preserve"> MCPTT user</w:t>
      </w:r>
      <w:r>
        <w:t>; and</w:t>
      </w:r>
    </w:p>
    <w:p w:rsidR="00592CED" w:rsidRDefault="00592CED" w:rsidP="00592CED">
      <w:pPr>
        <w:pStyle w:val="B2"/>
      </w:pPr>
      <w:r>
        <w:t>c)</w:t>
      </w:r>
      <w:r>
        <w:tab/>
        <w:t xml:space="preserve">if the target is the controlling MCPTT function </w:t>
      </w:r>
      <w:r w:rsidRPr="00436CF9">
        <w:rPr>
          <w:rFonts w:hint="eastAsia"/>
        </w:rPr>
        <w:t xml:space="preserve">the value of </w:t>
      </w:r>
      <w:r w:rsidRPr="00436CF9">
        <w:t>&lt;</w:t>
      </w:r>
      <w:r w:rsidRPr="00436CF9">
        <w:rPr>
          <w:rFonts w:hint="eastAsia"/>
        </w:rPr>
        <w:t>mcptt-</w:t>
      </w:r>
      <w:r>
        <w:rPr>
          <w:rFonts w:hint="eastAsia"/>
        </w:rPr>
        <w:t>request-uri&gt;</w:t>
      </w:r>
      <w:r>
        <w:t xml:space="preserve"> element set to the </w:t>
      </w:r>
      <w:r>
        <w:rPr>
          <w:rFonts w:eastAsia="SimSun"/>
        </w:rPr>
        <w:t xml:space="preserve">temporary MCPTT </w:t>
      </w:r>
      <w:r w:rsidRPr="0073469F">
        <w:rPr>
          <w:rFonts w:eastAsia="SimSun"/>
        </w:rPr>
        <w:t xml:space="preserve">group </w:t>
      </w:r>
      <w:r>
        <w:rPr>
          <w:rFonts w:eastAsia="SimSun"/>
        </w:rPr>
        <w:t>ID.</w:t>
      </w:r>
    </w:p>
    <w:p w:rsidR="00592CED" w:rsidRDefault="00592CED" w:rsidP="00592CED">
      <w:r>
        <w:rPr>
          <w:rFonts w:hint="eastAsia"/>
          <w:lang w:eastAsia="ko-KR"/>
        </w:rPr>
        <w:t xml:space="preserve">In the SIP NOTIFY request, the </w:t>
      </w:r>
      <w:r>
        <w:rPr>
          <w:lang w:eastAsia="ko-KR"/>
        </w:rPr>
        <w:t>non-</w:t>
      </w:r>
      <w:r>
        <w:rPr>
          <w:rFonts w:hint="eastAsia"/>
          <w:lang w:eastAsia="ko-KR"/>
        </w:rPr>
        <w:t>controlling MCPTT function shall</w:t>
      </w:r>
      <w:r>
        <w:t xml:space="preserve"> include application/conference-info+xml MIME body according to </w:t>
      </w:r>
      <w:r>
        <w:rPr>
          <w:rFonts w:hint="eastAsia"/>
          <w:lang w:eastAsia="ko-KR"/>
        </w:rPr>
        <w:t xml:space="preserve">IETF RFC 4575 [30] </w:t>
      </w:r>
      <w:r>
        <w:t>as specified in subclause 6.3.3.4 with the following exceptions:</w:t>
      </w:r>
    </w:p>
    <w:p w:rsidR="00592CED" w:rsidRPr="00336D95" w:rsidRDefault="00592CED" w:rsidP="00592CED">
      <w:pPr>
        <w:pStyle w:val="B1"/>
        <w:rPr>
          <w:lang w:val="en-US" w:eastAsia="ko-KR"/>
        </w:rPr>
      </w:pPr>
      <w:r w:rsidRPr="00336D95">
        <w:rPr>
          <w:lang w:val="en-US" w:eastAsia="ko-KR"/>
        </w:rPr>
        <w:t>1)</w:t>
      </w:r>
      <w:r w:rsidRPr="00336D95">
        <w:rPr>
          <w:lang w:val="en-US" w:eastAsia="ko-KR"/>
        </w:rPr>
        <w:tab/>
        <w:t>the non-controlling MCPTT function shall</w:t>
      </w:r>
      <w:r>
        <w:rPr>
          <w:lang w:eastAsia="ko-KR"/>
        </w:rPr>
        <w:t xml:space="preserve"> not regard the controlling MCPTT function as a participant and not include the controlling MCPTT function in a &lt;user&gt; element; and</w:t>
      </w:r>
    </w:p>
    <w:p w:rsidR="00592CED" w:rsidRDefault="00592CED" w:rsidP="00592CED">
      <w:pPr>
        <w:pStyle w:val="NO"/>
      </w:pPr>
      <w:r w:rsidRPr="00336D95">
        <w:rPr>
          <w:lang w:val="en-US" w:eastAsia="ko-KR"/>
        </w:rPr>
        <w:t>NOTE:</w:t>
      </w:r>
      <w:r w:rsidRPr="00336D95">
        <w:rPr>
          <w:lang w:val="en-US" w:eastAsia="ko-KR"/>
        </w:rPr>
        <w:tab/>
        <w:t>The controlling MCPTT function initiated the temporary group call and will appear as a participant in the group session</w:t>
      </w:r>
      <w:r>
        <w:t>.</w:t>
      </w:r>
    </w:p>
    <w:p w:rsidR="00592CED" w:rsidRDefault="00592CED" w:rsidP="00592CED">
      <w:pPr>
        <w:pStyle w:val="B1"/>
      </w:pPr>
      <w:r>
        <w:t>2)</w:t>
      </w:r>
      <w:r>
        <w:tab/>
        <w:t xml:space="preserve">the non-controlling MCPTT function shall include stored conference status information received in SIP NOTIFY requests from the </w:t>
      </w:r>
      <w:del w:id="4" w:author="Mike Dolan-1" w:date="2018-11-05T10:43:00Z">
        <w:r w:rsidDel="00592CED">
          <w:delText>non-</w:delText>
        </w:r>
      </w:del>
      <w:r>
        <w:t>controlling MCPTT function in subclause 10.1.3.5.3 and status information about own participants.</w:t>
      </w:r>
    </w:p>
    <w:p w:rsidR="00592CED" w:rsidRDefault="00592CED" w:rsidP="00592CED"/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592CED"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</w:t>
      </w:r>
      <w:r w:rsidR="00592CED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4E4" w:rsidRDefault="008C14E4">
      <w:r>
        <w:separator/>
      </w:r>
    </w:p>
  </w:endnote>
  <w:endnote w:type="continuationSeparator" w:id="0">
    <w:p w:rsidR="008C14E4" w:rsidRDefault="008C1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4E4" w:rsidRDefault="008C14E4">
      <w:r>
        <w:separator/>
      </w:r>
    </w:p>
  </w:footnote>
  <w:footnote w:type="continuationSeparator" w:id="0">
    <w:p w:rsidR="008C14E4" w:rsidRDefault="008C1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B9"/>
    <w:rsid w:val="00027532"/>
    <w:rsid w:val="00030918"/>
    <w:rsid w:val="00051488"/>
    <w:rsid w:val="000A6394"/>
    <w:rsid w:val="000C038A"/>
    <w:rsid w:val="000C6598"/>
    <w:rsid w:val="001017CA"/>
    <w:rsid w:val="00132ABB"/>
    <w:rsid w:val="00145D43"/>
    <w:rsid w:val="00170D6A"/>
    <w:rsid w:val="00187186"/>
    <w:rsid w:val="00192C46"/>
    <w:rsid w:val="00192FD0"/>
    <w:rsid w:val="001A7B60"/>
    <w:rsid w:val="001B0EDE"/>
    <w:rsid w:val="001B7A65"/>
    <w:rsid w:val="001D4138"/>
    <w:rsid w:val="001E41F3"/>
    <w:rsid w:val="00232BFD"/>
    <w:rsid w:val="0026004D"/>
    <w:rsid w:val="00275D12"/>
    <w:rsid w:val="00283606"/>
    <w:rsid w:val="002860C4"/>
    <w:rsid w:val="00287F77"/>
    <w:rsid w:val="002A5C78"/>
    <w:rsid w:val="002B5741"/>
    <w:rsid w:val="00305409"/>
    <w:rsid w:val="00323D09"/>
    <w:rsid w:val="003274E5"/>
    <w:rsid w:val="003D2A02"/>
    <w:rsid w:val="003E1A36"/>
    <w:rsid w:val="004242F1"/>
    <w:rsid w:val="0043679E"/>
    <w:rsid w:val="004A2512"/>
    <w:rsid w:val="004B75B7"/>
    <w:rsid w:val="00500780"/>
    <w:rsid w:val="00507D83"/>
    <w:rsid w:val="0051580D"/>
    <w:rsid w:val="00525FA3"/>
    <w:rsid w:val="0053782C"/>
    <w:rsid w:val="0056457A"/>
    <w:rsid w:val="00592CED"/>
    <w:rsid w:val="00592D74"/>
    <w:rsid w:val="00593599"/>
    <w:rsid w:val="00595325"/>
    <w:rsid w:val="005D78FA"/>
    <w:rsid w:val="005E2C44"/>
    <w:rsid w:val="005E7E27"/>
    <w:rsid w:val="00601ACB"/>
    <w:rsid w:val="00621188"/>
    <w:rsid w:val="006257ED"/>
    <w:rsid w:val="00657024"/>
    <w:rsid w:val="006917ED"/>
    <w:rsid w:val="00695808"/>
    <w:rsid w:val="006B46FB"/>
    <w:rsid w:val="006E21FB"/>
    <w:rsid w:val="00707E5A"/>
    <w:rsid w:val="00771D54"/>
    <w:rsid w:val="007767A1"/>
    <w:rsid w:val="0078480D"/>
    <w:rsid w:val="00792342"/>
    <w:rsid w:val="007B512A"/>
    <w:rsid w:val="007C2097"/>
    <w:rsid w:val="007D6A07"/>
    <w:rsid w:val="007F3A46"/>
    <w:rsid w:val="008279FA"/>
    <w:rsid w:val="0083380A"/>
    <w:rsid w:val="008478D0"/>
    <w:rsid w:val="00851984"/>
    <w:rsid w:val="008626E7"/>
    <w:rsid w:val="00870EE7"/>
    <w:rsid w:val="00896772"/>
    <w:rsid w:val="00897DBB"/>
    <w:rsid w:val="008A7A9F"/>
    <w:rsid w:val="008B092A"/>
    <w:rsid w:val="008B7628"/>
    <w:rsid w:val="008C14E4"/>
    <w:rsid w:val="008F686C"/>
    <w:rsid w:val="0092104F"/>
    <w:rsid w:val="009777D9"/>
    <w:rsid w:val="00990895"/>
    <w:rsid w:val="00991B88"/>
    <w:rsid w:val="009A0BDD"/>
    <w:rsid w:val="009A0CD7"/>
    <w:rsid w:val="009A579D"/>
    <w:rsid w:val="009C1E44"/>
    <w:rsid w:val="009D138F"/>
    <w:rsid w:val="009E3297"/>
    <w:rsid w:val="009F734F"/>
    <w:rsid w:val="00A246B6"/>
    <w:rsid w:val="00A27273"/>
    <w:rsid w:val="00A47E70"/>
    <w:rsid w:val="00A7671C"/>
    <w:rsid w:val="00A972DC"/>
    <w:rsid w:val="00AD1CD8"/>
    <w:rsid w:val="00B258BB"/>
    <w:rsid w:val="00B67B97"/>
    <w:rsid w:val="00B968C8"/>
    <w:rsid w:val="00BA3EC5"/>
    <w:rsid w:val="00BA51EC"/>
    <w:rsid w:val="00BB5DFC"/>
    <w:rsid w:val="00BD279D"/>
    <w:rsid w:val="00BD6BB8"/>
    <w:rsid w:val="00BE703C"/>
    <w:rsid w:val="00BF08C5"/>
    <w:rsid w:val="00C0739D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31CA8"/>
    <w:rsid w:val="00DE34CF"/>
    <w:rsid w:val="00E66888"/>
    <w:rsid w:val="00EB0862"/>
    <w:rsid w:val="00ED03B1"/>
    <w:rsid w:val="00EE7D7C"/>
    <w:rsid w:val="00EF22C8"/>
    <w:rsid w:val="00F11888"/>
    <w:rsid w:val="00F25D98"/>
    <w:rsid w:val="00F300FB"/>
    <w:rsid w:val="00F4010C"/>
    <w:rsid w:val="00F4300A"/>
    <w:rsid w:val="00F66D94"/>
    <w:rsid w:val="00F72785"/>
    <w:rsid w:val="00FB089A"/>
    <w:rsid w:val="00FB6386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953E84"/>
  <w15:chartTrackingRefBased/>
  <w15:docId w15:val="{B31A9257-DEBE-4867-BB74-FA8BADEC7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92CED"/>
    <w:rPr>
      <w:rFonts w:ascii="Times New Roman" w:hAnsi="Times New Roman"/>
      <w:lang w:val="en-GB"/>
    </w:rPr>
  </w:style>
  <w:style w:type="character" w:customStyle="1" w:styleId="NOChar2">
    <w:name w:val="NO Char2"/>
    <w:link w:val="NO"/>
    <w:locked/>
    <w:rsid w:val="00592CED"/>
    <w:rPr>
      <w:rFonts w:ascii="Times New Roman" w:hAnsi="Times New Roman"/>
      <w:lang w:val="en-GB"/>
    </w:rPr>
  </w:style>
  <w:style w:type="character" w:customStyle="1" w:styleId="B1Char2">
    <w:name w:val="B1 Char2"/>
    <w:link w:val="B1"/>
    <w:rsid w:val="00592CE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3</cp:revision>
  <cp:lastPrinted>1900-01-01T06:00:00Z</cp:lastPrinted>
  <dcterms:created xsi:type="dcterms:W3CDTF">2018-11-05T16:53:00Z</dcterms:created>
  <dcterms:modified xsi:type="dcterms:W3CDTF">2018-11-16T18:06:00Z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